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598BC" w14:textId="73413995" w:rsidR="005B7D48" w:rsidRPr="00A71080" w:rsidRDefault="007A0395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284B0583" wp14:editId="611F3A25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15B82" w14:textId="4614B078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39D75BE" wp14:editId="4ABAB717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69C3C7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27A06BC7" wp14:editId="505379F9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9D75BE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2669C3C7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27A06BC7" wp14:editId="505379F9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7A0395">
        <w:rPr>
          <w:lang w:val="en-GB"/>
        </w:rPr>
        <w:t>TVD-5603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2D4063B1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1A3D527F" w14:textId="0E653875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7A0395">
        <w:rPr>
          <w:lang w:val="sv-SE"/>
        </w:rPr>
        <w:t>1073595-EN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7A0395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7A0395">
        <w:rPr>
          <w:lang w:val="sv-SE"/>
        </w:rPr>
        <w:t>20MAY21</w:t>
      </w:r>
      <w:r>
        <w:fldChar w:fldCharType="end"/>
      </w:r>
    </w:p>
    <w:p w14:paraId="3D9299C5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>This A&amp;E Specification conforms to CSI MasterFormat 2016 guidelines.</w:t>
      </w:r>
    </w:p>
    <w:p w14:paraId="3C21E6EB" w14:textId="77777777" w:rsidR="001D0006" w:rsidRPr="001D0006" w:rsidRDefault="001D0006" w:rsidP="001D0006">
      <w:pPr>
        <w:pStyle w:val="BT"/>
        <w:rPr>
          <w:rStyle w:val="CS"/>
        </w:rPr>
      </w:pPr>
    </w:p>
    <w:p w14:paraId="7BA4A2BA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7603C635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09D7DD36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394E2122" w14:textId="77777777" w:rsidR="00C2155E" w:rsidRDefault="00806F16" w:rsidP="00FF544E">
      <w:pPr>
        <w:pStyle w:val="Heading1"/>
      </w:pPr>
      <w:r>
        <w:rPr>
          <w:rFonts w:hint="eastAsia"/>
          <w:lang w:eastAsia="zh-CN"/>
        </w:rPr>
        <w:t>TVD-5603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0559D7E4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62BC04B1" w14:textId="77777777" w:rsidR="006267B4" w:rsidRPr="006267B4" w:rsidRDefault="00806F16" w:rsidP="006267B4">
      <w:pPr>
        <w:pStyle w:val="Heading1"/>
      </w:pPr>
      <w:r>
        <w:rPr>
          <w:rFonts w:hint="eastAsia"/>
          <w:lang w:eastAsia="zh-CN"/>
        </w:rPr>
        <w:t>TVD-5603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620CE359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237AC080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3737A8F2" w14:textId="77777777" w:rsidR="0028523F" w:rsidRPr="008A1014" w:rsidRDefault="00806F16" w:rsidP="0028523F">
      <w:pPr>
        <w:pStyle w:val="Heading2"/>
      </w:pPr>
      <w:r>
        <w:rPr>
          <w:rFonts w:hint="eastAsia"/>
          <w:lang w:eastAsia="zh-CN"/>
        </w:rPr>
        <w:t>TVD-5603</w:t>
      </w:r>
      <w:r w:rsidR="0028523F" w:rsidRPr="008A1014">
        <w:t xml:space="preserve"> shall include the following connectors:</w:t>
      </w:r>
    </w:p>
    <w:p w14:paraId="6D591976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0E32C3FF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1E7577">
        <w:rPr>
          <w:lang w:val="fr-FR" w:eastAsia="zh-CN"/>
        </w:rPr>
        <w:t> </w:t>
      </w:r>
      <w:r>
        <w:rPr>
          <w:rFonts w:hint="eastAsia"/>
          <w:lang w:val="fr-FR" w:eastAsia="zh-CN"/>
        </w:rPr>
        <w:t>VDC power connector</w:t>
      </w:r>
    </w:p>
    <w:p w14:paraId="4C95D87D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2B9F1EDC" w14:textId="77777777" w:rsidR="0028523F" w:rsidRPr="008A1014" w:rsidRDefault="00806F16" w:rsidP="0028523F">
      <w:pPr>
        <w:pStyle w:val="Heading2"/>
      </w:pPr>
      <w:r>
        <w:rPr>
          <w:rFonts w:hint="eastAsia"/>
          <w:lang w:eastAsia="zh-CN"/>
        </w:rPr>
        <w:t>TVD-5603</w:t>
      </w:r>
      <w:r w:rsidR="0028523F" w:rsidRPr="008A1014">
        <w:t xml:space="preserve"> shall support LAN/WAN Ethernet access.</w:t>
      </w:r>
    </w:p>
    <w:p w14:paraId="126FA389" w14:textId="77777777" w:rsidR="0028523F" w:rsidRPr="008A1014" w:rsidRDefault="00806F16" w:rsidP="0028523F">
      <w:pPr>
        <w:pStyle w:val="Heading2"/>
      </w:pPr>
      <w:r>
        <w:rPr>
          <w:rFonts w:hint="eastAsia"/>
          <w:lang w:eastAsia="zh-CN"/>
        </w:rPr>
        <w:t>TVD-5603</w:t>
      </w:r>
      <w:r w:rsidR="0028523F" w:rsidRPr="008A1014">
        <w:t xml:space="preserve"> shall support 10/100 Base T networks. </w:t>
      </w:r>
    </w:p>
    <w:p w14:paraId="5FE1686E" w14:textId="77777777" w:rsidR="0028523F" w:rsidRPr="008A1014" w:rsidRDefault="00806F16" w:rsidP="0028523F">
      <w:pPr>
        <w:pStyle w:val="Heading2"/>
      </w:pPr>
      <w:r>
        <w:rPr>
          <w:rFonts w:hint="eastAsia"/>
          <w:lang w:eastAsia="zh-CN"/>
        </w:rPr>
        <w:t>TVD-5603</w:t>
      </w:r>
      <w:r w:rsidR="0028523F" w:rsidRPr="008A1014">
        <w:t xml:space="preserve"> shall support Dynamic IP Addressing (DHCP).</w:t>
      </w:r>
    </w:p>
    <w:p w14:paraId="65701D80" w14:textId="77777777" w:rsidR="0028523F" w:rsidRPr="008A1014" w:rsidRDefault="00806F16" w:rsidP="0028523F">
      <w:pPr>
        <w:pStyle w:val="Heading2"/>
      </w:pPr>
      <w:r>
        <w:rPr>
          <w:rFonts w:hint="eastAsia"/>
          <w:lang w:eastAsia="zh-CN"/>
        </w:rPr>
        <w:t>TVD-5603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192893AA" w14:textId="77777777" w:rsidR="002745F5" w:rsidRDefault="002745F5" w:rsidP="002517CA">
      <w:pPr>
        <w:pStyle w:val="Head2"/>
      </w:pPr>
      <w:r>
        <w:t>28 05 45.11 Mechanical</w:t>
      </w:r>
    </w:p>
    <w:p w14:paraId="44B5A445" w14:textId="77777777" w:rsidR="00CC42EA" w:rsidRDefault="00CC42EA" w:rsidP="00CC42EA">
      <w:pPr>
        <w:pStyle w:val="Heading1"/>
      </w:pPr>
      <w:r>
        <w:t>Mechanical</w:t>
      </w:r>
    </w:p>
    <w:p w14:paraId="076BB7CC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1877FD">
        <w:rPr>
          <w:rFonts w:hint="eastAsia"/>
          <w:lang w:eastAsia="zh-CN"/>
        </w:rPr>
        <w:t>111</w:t>
      </w:r>
      <w:r w:rsidR="004F709D">
        <w:t xml:space="preserve"> x </w:t>
      </w:r>
      <w:r w:rsidR="001877FD">
        <w:rPr>
          <w:rFonts w:hint="eastAsia"/>
          <w:lang w:eastAsia="zh-CN"/>
        </w:rPr>
        <w:t>82.4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1877FD">
        <w:rPr>
          <w:rFonts w:hint="eastAsia"/>
          <w:lang w:eastAsia="zh-CN"/>
        </w:rPr>
        <w:t>4.4</w:t>
      </w:r>
      <w:r w:rsidR="000308EE">
        <w:t xml:space="preserve"> x </w:t>
      </w:r>
      <w:r w:rsidR="001877FD">
        <w:rPr>
          <w:rFonts w:hint="eastAsia"/>
          <w:lang w:eastAsia="zh-CN"/>
        </w:rPr>
        <w:t>3.2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4A76C096" w14:textId="77777777" w:rsidR="00BD069B" w:rsidRDefault="00FF544E" w:rsidP="00FF544E">
      <w:pPr>
        <w:pStyle w:val="Heading2"/>
      </w:pPr>
      <w:r w:rsidRPr="00E52F75">
        <w:t xml:space="preserve">Weight: </w:t>
      </w:r>
      <w:r w:rsidR="001877FD">
        <w:rPr>
          <w:rFonts w:hint="eastAsia"/>
          <w:lang w:eastAsia="zh-CN"/>
        </w:rPr>
        <w:t>50</w:t>
      </w:r>
      <w:r w:rsidR="008C6B07">
        <w:rPr>
          <w:rFonts w:hint="eastAsia"/>
          <w:lang w:eastAsia="zh-CN"/>
        </w:rPr>
        <w:t>0</w:t>
      </w:r>
      <w:r w:rsidR="008F6741">
        <w:t xml:space="preserve"> g</w:t>
      </w:r>
      <w:r w:rsidR="000308EE">
        <w:rPr>
          <w:rFonts w:hint="eastAsia"/>
          <w:lang w:eastAsia="zh-CN"/>
        </w:rPr>
        <w:t xml:space="preserve"> (1.</w:t>
      </w:r>
      <w:r w:rsidR="001877FD">
        <w:rPr>
          <w:rFonts w:hint="eastAsia"/>
          <w:lang w:eastAsia="zh-CN"/>
        </w:rPr>
        <w:t>1</w:t>
      </w:r>
      <w:r w:rsidR="000308EE">
        <w:rPr>
          <w:rFonts w:hint="eastAsia"/>
          <w:lang w:eastAsia="zh-CN"/>
        </w:rPr>
        <w:t xml:space="preserve"> lbs.)</w:t>
      </w:r>
    </w:p>
    <w:p w14:paraId="48C70C2A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172A80A6" w14:textId="77777777" w:rsidR="00CC42EA" w:rsidRDefault="00CC42EA" w:rsidP="00A3076D">
      <w:pPr>
        <w:pStyle w:val="Heading1"/>
        <w:keepNext/>
      </w:pPr>
      <w:r>
        <w:t>Electrical</w:t>
      </w:r>
    </w:p>
    <w:p w14:paraId="54962E87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2083E329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D56F6C">
        <w:rPr>
          <w:rFonts w:hint="eastAsia"/>
          <w:lang w:eastAsia="zh-CN"/>
        </w:rPr>
        <w:t>5</w:t>
      </w:r>
      <w:r w:rsidR="008F6741" w:rsidRPr="001C63BF">
        <w:rPr>
          <w:lang w:eastAsia="zh-CN"/>
        </w:rPr>
        <w:t xml:space="preserve"> A</w:t>
      </w:r>
    </w:p>
    <w:p w14:paraId="7EAE67DE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>Max power consumption:</w:t>
      </w:r>
      <w:r w:rsidR="00D56F6C">
        <w:rPr>
          <w:rFonts w:hint="eastAsia"/>
          <w:lang w:eastAsia="zh-CN"/>
        </w:rPr>
        <w:t xml:space="preserve"> 6</w:t>
      </w:r>
      <w:r w:rsidR="00DB59A1" w:rsidRPr="001C63BF">
        <w:rPr>
          <w:lang w:eastAsia="zh-CN"/>
        </w:rPr>
        <w:t xml:space="preserve"> W</w:t>
      </w:r>
    </w:p>
    <w:p w14:paraId="03D3B6E6" w14:textId="77777777" w:rsidR="002745F5" w:rsidRDefault="002745F5" w:rsidP="002517CA">
      <w:pPr>
        <w:pStyle w:val="Head2"/>
      </w:pPr>
      <w:r>
        <w:t>28 05 45.15 Information</w:t>
      </w:r>
    </w:p>
    <w:p w14:paraId="6C1C43C8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136152A2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17ABD7D0" w14:textId="77777777" w:rsidR="00336F94" w:rsidRDefault="00336F94" w:rsidP="009D1D89">
      <w:pPr>
        <w:pStyle w:val="Heading2"/>
      </w:pPr>
      <w:r>
        <w:t>Enclosure ratings:</w:t>
      </w:r>
    </w:p>
    <w:p w14:paraId="3682FA90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59D34266" w14:textId="77777777" w:rsidR="00EF567D" w:rsidRPr="00EF567D" w:rsidRDefault="00EF567D" w:rsidP="00EF567D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IK10</w:t>
      </w:r>
    </w:p>
    <w:p w14:paraId="18A725F6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5F681F37" w14:textId="77777777" w:rsidR="002517CA" w:rsidRPr="00BB647A" w:rsidRDefault="002517CA" w:rsidP="002517CA">
      <w:pPr>
        <w:pStyle w:val="Heading2"/>
      </w:pPr>
      <w:r w:rsidRPr="00BB647A">
        <w:t>FCC</w:t>
      </w:r>
    </w:p>
    <w:p w14:paraId="38825A72" w14:textId="77777777" w:rsidR="002517CA" w:rsidRPr="00BB647A" w:rsidRDefault="002517CA" w:rsidP="002517CA">
      <w:pPr>
        <w:pStyle w:val="Heading2"/>
      </w:pPr>
      <w:r w:rsidRPr="00BB647A">
        <w:t>CE</w:t>
      </w:r>
    </w:p>
    <w:p w14:paraId="7BD49C9B" w14:textId="77777777" w:rsidR="002517CA" w:rsidRDefault="002517CA" w:rsidP="002517CA">
      <w:pPr>
        <w:pStyle w:val="Heading2"/>
      </w:pPr>
      <w:r w:rsidRPr="00BB647A">
        <w:t>UL</w:t>
      </w:r>
    </w:p>
    <w:p w14:paraId="2688D44E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6A4580B0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0766BD4D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0B78F2E4" w14:textId="77777777" w:rsidR="009D1D89" w:rsidRPr="00D02B1C" w:rsidRDefault="009D1D89" w:rsidP="009D1D89">
      <w:pPr>
        <w:pStyle w:val="Heading2"/>
      </w:pPr>
      <w:r w:rsidRPr="00D02B1C">
        <w:t>WEEE</w:t>
      </w:r>
    </w:p>
    <w:p w14:paraId="3A0AC5FB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4A5A0E04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806F16">
        <w:rPr>
          <w:rFonts w:hint="eastAsia"/>
          <w:lang w:eastAsia="zh-CN"/>
        </w:rPr>
        <w:t>TVD-5603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FF622E">
        <w:rPr>
          <w:rFonts w:hint="eastAsia"/>
          <w:lang w:eastAsia="zh-CN"/>
        </w:rPr>
        <w:t>8</w:t>
      </w:r>
      <w:r w:rsidRPr="000A7215">
        <w:rPr>
          <w:rFonts w:hint="eastAsia"/>
          <w:lang w:eastAsia="zh-CN"/>
        </w:rPr>
        <w:t xml:space="preserve">MPX </w:t>
      </w:r>
      <w:r w:rsidR="00E703D9">
        <w:rPr>
          <w:rFonts w:hint="eastAsia"/>
          <w:lang w:eastAsia="zh-CN"/>
        </w:rPr>
        <w:t>Dome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7BD89581" w14:textId="7850229A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806F16">
        <w:rPr>
          <w:rFonts w:hint="eastAsia"/>
          <w:lang w:eastAsia="zh-CN"/>
        </w:rPr>
        <w:t>TVD-5603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7A0395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3EEC5ED7" w14:textId="77777777" w:rsidR="00A3076D" w:rsidRPr="00A45503" w:rsidRDefault="00A3076D" w:rsidP="009D1D89">
      <w:pPr>
        <w:pStyle w:val="H0"/>
      </w:pPr>
    </w:p>
    <w:p w14:paraId="0CFF2404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>28 20 00 Video Surveillance</w:t>
      </w:r>
    </w:p>
    <w:p w14:paraId="331572FD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58E91CF7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02090D65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806F16">
        <w:rPr>
          <w:rFonts w:hint="eastAsia"/>
          <w:lang w:eastAsia="zh-CN"/>
        </w:rPr>
        <w:t>TVD-5603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3053911E" w14:textId="77777777" w:rsidR="00DB59A1" w:rsidRPr="008A1014" w:rsidRDefault="00806F16" w:rsidP="00DB59A1">
      <w:pPr>
        <w:pStyle w:val="Heading1"/>
      </w:pPr>
      <w:r>
        <w:rPr>
          <w:rFonts w:hint="eastAsia"/>
          <w:lang w:eastAsia="zh-CN"/>
        </w:rPr>
        <w:t>TVD-5603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10F2F2F0" w14:textId="77777777" w:rsidR="00DB59A1" w:rsidRPr="008A1014" w:rsidRDefault="00806F16" w:rsidP="00DB59A1">
      <w:pPr>
        <w:pStyle w:val="Heading2"/>
      </w:pPr>
      <w:r>
        <w:rPr>
          <w:rFonts w:hint="eastAsia"/>
          <w:lang w:eastAsia="zh-CN"/>
        </w:rPr>
        <w:t>TVD-5603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535E8CCB" w14:textId="77777777" w:rsidR="00DB59A1" w:rsidRPr="008A1014" w:rsidRDefault="00806F1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TVD-5603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AD2075">
        <w:rPr>
          <w:rFonts w:hint="eastAsia"/>
          <w:lang w:eastAsia="zh-CN"/>
        </w:rPr>
        <w:t>2.5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6D4C3D02" w14:textId="77777777" w:rsidR="00DB59A1" w:rsidRPr="008A1014" w:rsidRDefault="00806F1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TVD-5603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20CD59D5" w14:textId="77777777" w:rsidR="00F05A4A" w:rsidRPr="00F05A4A" w:rsidRDefault="00806F16" w:rsidP="00F05A4A">
      <w:pPr>
        <w:pStyle w:val="Heading2"/>
      </w:pPr>
      <w:r>
        <w:rPr>
          <w:rFonts w:hint="eastAsia"/>
          <w:lang w:eastAsia="zh-CN"/>
        </w:rPr>
        <w:t>TVD-5603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00FC0DA2" w14:textId="77777777" w:rsidR="00DB59A1" w:rsidRDefault="00806F16" w:rsidP="00F05A4A">
      <w:pPr>
        <w:pStyle w:val="Heading2"/>
      </w:pPr>
      <w:r>
        <w:rPr>
          <w:rFonts w:hint="eastAsia"/>
          <w:lang w:eastAsia="zh-CN"/>
        </w:rPr>
        <w:t>TVD-5603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60A3BDBE" w14:textId="77777777" w:rsidR="00DC0257" w:rsidRPr="00101FDF" w:rsidRDefault="00806F16" w:rsidP="00DC0257">
      <w:pPr>
        <w:pStyle w:val="Heading2"/>
      </w:pPr>
      <w:r>
        <w:rPr>
          <w:rFonts w:hint="eastAsia"/>
          <w:lang w:eastAsia="zh-CN"/>
        </w:rPr>
        <w:t>TVD-5603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04B2FD37" w14:textId="77777777" w:rsidR="00DB59A1" w:rsidRDefault="00806F16" w:rsidP="00DB59A1">
      <w:pPr>
        <w:pStyle w:val="Heading2"/>
      </w:pPr>
      <w:r>
        <w:rPr>
          <w:rFonts w:hint="eastAsia"/>
          <w:lang w:eastAsia="zh-CN"/>
        </w:rPr>
        <w:t>TVD-5603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61A8E817" w14:textId="77777777" w:rsidR="00DB59A1" w:rsidRPr="00876C26" w:rsidRDefault="00806F16" w:rsidP="00DB59A1">
      <w:pPr>
        <w:pStyle w:val="Heading2"/>
      </w:pPr>
      <w:r>
        <w:rPr>
          <w:rFonts w:hint="eastAsia"/>
          <w:lang w:eastAsia="zh-CN"/>
        </w:rPr>
        <w:t>TVD-5603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E42A2D">
        <w:rPr>
          <w:rFonts w:hint="eastAsia"/>
          <w:lang w:eastAsia="zh-CN"/>
        </w:rPr>
        <w:t>2.8</w:t>
      </w:r>
      <w:r w:rsidR="00DB59A1" w:rsidRPr="00876C26">
        <w:t xml:space="preserve"> mm @ F</w:t>
      </w:r>
      <w:r w:rsidR="00F26C8D">
        <w:rPr>
          <w:rFonts w:hint="eastAsia"/>
          <w:lang w:eastAsia="zh-CN"/>
        </w:rPr>
        <w:t>2.0</w:t>
      </w:r>
      <w:r w:rsidR="00876C26"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27DCB4A4" w14:textId="77777777" w:rsidR="00A527CA" w:rsidRPr="00C33267" w:rsidRDefault="00806F16" w:rsidP="00A527CA">
      <w:pPr>
        <w:pStyle w:val="Heading2"/>
      </w:pPr>
      <w:r>
        <w:rPr>
          <w:rFonts w:hint="eastAsia"/>
          <w:lang w:eastAsia="zh-CN"/>
        </w:rPr>
        <w:t>TVD-5603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590ABBD6" w14:textId="77777777" w:rsidR="00DB59A1" w:rsidRPr="00C33267" w:rsidRDefault="00806F16" w:rsidP="00A527CA">
      <w:pPr>
        <w:pStyle w:val="Heading2"/>
      </w:pPr>
      <w:r>
        <w:rPr>
          <w:rFonts w:hint="eastAsia"/>
          <w:lang w:eastAsia="zh-CN"/>
        </w:rPr>
        <w:lastRenderedPageBreak/>
        <w:t>TVD-5603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0BD4ECCB" w14:textId="77777777" w:rsidR="00DB59A1" w:rsidRPr="00597816" w:rsidRDefault="00806F16" w:rsidP="00DB59A1">
      <w:pPr>
        <w:pStyle w:val="Heading2"/>
      </w:pPr>
      <w:r>
        <w:rPr>
          <w:rFonts w:hint="eastAsia"/>
          <w:lang w:eastAsia="zh-CN"/>
        </w:rPr>
        <w:t>TVD-5603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028CD861" w14:textId="77777777" w:rsidR="00DB59A1" w:rsidRPr="008A1014" w:rsidRDefault="00806F16" w:rsidP="00DB59A1">
      <w:pPr>
        <w:pStyle w:val="Heading2"/>
      </w:pPr>
      <w:r>
        <w:rPr>
          <w:rFonts w:hint="eastAsia"/>
          <w:lang w:eastAsia="zh-CN"/>
        </w:rPr>
        <w:t>TVD-5603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7055B04A" w14:textId="77777777" w:rsidR="00DB59A1" w:rsidRPr="008A1014" w:rsidRDefault="00806F16" w:rsidP="00DB59A1">
      <w:pPr>
        <w:pStyle w:val="Heading2"/>
      </w:pPr>
      <w:r>
        <w:rPr>
          <w:rFonts w:hint="eastAsia"/>
          <w:lang w:eastAsia="zh-CN"/>
        </w:rPr>
        <w:t>TVD-5603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225909C9" w14:textId="77777777" w:rsidR="00DB59A1" w:rsidRPr="008A1014" w:rsidRDefault="00806F16" w:rsidP="00DB59A1">
      <w:pPr>
        <w:pStyle w:val="Heading2"/>
      </w:pPr>
      <w:r>
        <w:rPr>
          <w:rFonts w:hint="eastAsia"/>
          <w:lang w:eastAsia="zh-CN"/>
        </w:rPr>
        <w:t>TVD-5603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4CD93B03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44B9B782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23C1D2C4" w14:textId="77777777" w:rsidR="00DB59A1" w:rsidRPr="00E16FF4" w:rsidRDefault="00806F16" w:rsidP="00D61067">
      <w:pPr>
        <w:pStyle w:val="Heading2"/>
      </w:pPr>
      <w:r>
        <w:rPr>
          <w:rFonts w:hint="eastAsia"/>
          <w:lang w:eastAsia="zh-CN"/>
        </w:rPr>
        <w:t>TVD-5603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 xml:space="preserve">shall provide a frame rate of </w:t>
      </w:r>
      <w:r w:rsidR="00D61067">
        <w:rPr>
          <w:rFonts w:hint="eastAsia"/>
          <w:lang w:eastAsia="zh-CN"/>
        </w:rPr>
        <w:t>15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</w:t>
      </w:r>
      <w:r w:rsidR="00D61067">
        <w:rPr>
          <w:rFonts w:hint="eastAsia"/>
          <w:lang w:eastAsia="zh-CN"/>
        </w:rPr>
        <w:t>12.5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D61067" w:rsidRPr="00D61067">
        <w:t>3840 × 2160</w:t>
      </w:r>
    </w:p>
    <w:p w14:paraId="5DBF6931" w14:textId="77777777" w:rsidR="00DB59A1" w:rsidRPr="008A1014" w:rsidRDefault="00806F16" w:rsidP="008025BF">
      <w:pPr>
        <w:pStyle w:val="Heading2"/>
      </w:pPr>
      <w:r>
        <w:rPr>
          <w:rFonts w:hint="eastAsia"/>
          <w:lang w:eastAsia="zh-CN"/>
        </w:rPr>
        <w:t>TVD-5603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13335B4A" w14:textId="77777777" w:rsidR="00DB59A1" w:rsidRPr="008A1014" w:rsidRDefault="00806F1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TVD-5603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3441DB3C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5D844CD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37857960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168E2F78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67BFCF08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447647D6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08AEC618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>change the configuration of his/her own account</w:t>
      </w:r>
      <w:r w:rsidRPr="008A1014">
        <w:rPr>
          <w:rFonts w:hint="eastAsia"/>
          <w:lang w:eastAsia="zh-CN"/>
        </w:rPr>
        <w:t xml:space="preserve">, and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33F24908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70E8883A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23BF0E7C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739B76CC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2E296274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04B2B6D0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571C05A7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6911CB6E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6AB62D26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69EF041D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117DA94D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1CD49D81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23AB2FFD" w14:textId="77777777" w:rsidR="00DB59A1" w:rsidRPr="008A1014" w:rsidRDefault="00DB59A1" w:rsidP="00DB59A1">
      <w:pPr>
        <w:pStyle w:val="Heading4"/>
      </w:pPr>
      <w:r w:rsidRPr="008A1014">
        <w:t>Users</w:t>
      </w:r>
    </w:p>
    <w:p w14:paraId="795CB361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745A9276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51B1AD61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28554D76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6B897EE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14D77337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286BB71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475C7481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40EE4FB5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11749A3D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414DD493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61E0F101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0D8A98E5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19184164" w14:textId="77777777" w:rsidR="00DB59A1" w:rsidRPr="008A1014" w:rsidRDefault="00DB59A1" w:rsidP="00DB59A1">
      <w:pPr>
        <w:pStyle w:val="Heading5"/>
      </w:pPr>
      <w:r>
        <w:t>Exposure Time</w:t>
      </w:r>
    </w:p>
    <w:p w14:paraId="529155A5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2C8F7D40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17C4BFB8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71FBA38C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5DBE2A6B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636E2EC0" w14:textId="77777777" w:rsidR="00DB59A1" w:rsidRDefault="00DB59A1" w:rsidP="00DB59A1">
      <w:pPr>
        <w:pStyle w:val="Heading5"/>
      </w:pPr>
      <w:r>
        <w:t>WDR</w:t>
      </w:r>
    </w:p>
    <w:p w14:paraId="15045A76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630F2B1F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57F61E53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17F63CBB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5C849EF5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66D312B7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4A81DE08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732FB3CB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08115940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1C99B24F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4F5A542B" w14:textId="77777777" w:rsidR="00DB59A1" w:rsidRDefault="00DB59A1" w:rsidP="00DB59A1">
      <w:pPr>
        <w:pStyle w:val="Heading5"/>
      </w:pPr>
      <w:r w:rsidRPr="008A1014">
        <w:t>System Notification</w:t>
      </w:r>
    </w:p>
    <w:p w14:paraId="575BDCCC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7A325C84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79142F0F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165E3D13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3859C7A9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674D7C5A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22A8805C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3550FFF8" w14:textId="77777777" w:rsidR="00DB59A1" w:rsidRPr="008A1014" w:rsidRDefault="00DB59A1" w:rsidP="00DB59A1">
      <w:pPr>
        <w:pStyle w:val="Heading6"/>
      </w:pPr>
      <w:r>
        <w:t>Cross Line</w:t>
      </w:r>
    </w:p>
    <w:p w14:paraId="7F78AFEC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5401E0FA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6720B48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6CBB8E57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725088E1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16A00186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136726CF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77487E5B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33245AE0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14BF19EC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02521E59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2362E4DF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23F2FCC2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3BD75C5E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4FFF5D56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12AC8842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C36232">
        <w:rPr>
          <w:rFonts w:hint="eastAsia"/>
          <w:lang w:eastAsia="zh-CN"/>
        </w:rPr>
        <w:t>dome</w:t>
      </w:r>
      <w:r w:rsidR="00B81578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7FF4018C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4EEC533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806F16">
        <w:rPr>
          <w:rFonts w:hint="eastAsia"/>
          <w:lang w:eastAsia="zh-CN"/>
        </w:rPr>
        <w:t>TVD-5603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5B40580A" w14:textId="77777777" w:rsidR="00DB59A1" w:rsidRPr="008A1014" w:rsidRDefault="00806F1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TVD-5603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4E7E5E49" w14:textId="77777777" w:rsidR="00DB59A1" w:rsidRPr="008A1014" w:rsidRDefault="00806F1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TVD-5603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60F3EA83" w14:textId="77777777" w:rsidR="00DB59A1" w:rsidRPr="008A1014" w:rsidRDefault="00806F1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TVD-5603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0878952F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14FFEDA4" w14:textId="77777777" w:rsidR="009A1F71" w:rsidRPr="00C664E5" w:rsidRDefault="00806F16" w:rsidP="009A1F71">
      <w:pPr>
        <w:pStyle w:val="Heading3"/>
      </w:pPr>
      <w:r>
        <w:rPr>
          <w:rFonts w:hint="eastAsia"/>
          <w:lang w:eastAsia="zh-CN"/>
        </w:rPr>
        <w:t>TVD-5603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394C5D95" w14:textId="77777777" w:rsidR="00DB59A1" w:rsidRPr="008A1014" w:rsidRDefault="00806F1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TVD-5603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41AEEF07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6F14A779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0669B530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20589907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01F369EE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72336E67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3A1F664C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61A44C59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7711CAE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00A1A7D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54B14F5A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313E24E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3819DAB4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52E7F4BF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27A5168F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035F3742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76D78124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44823BB0" w14:textId="77777777" w:rsidR="00DB59A1" w:rsidRPr="008A1014" w:rsidRDefault="00806F16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lastRenderedPageBreak/>
        <w:t>TVD-5603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5338A148" w14:textId="77777777" w:rsidR="00DB59A1" w:rsidRPr="008A1014" w:rsidRDefault="00806F1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TVD-5603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3E9038E6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3DE39F0E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6059AB35" w14:textId="77777777" w:rsidR="00DB59A1" w:rsidRPr="00E52F75" w:rsidRDefault="00806F1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TVD-5603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6B0A0943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7B123696" w14:textId="77777777" w:rsidR="00DB59A1" w:rsidRPr="008A1014" w:rsidRDefault="00806F1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TVD-5603</w:t>
      </w:r>
      <w:r w:rsidR="00A97661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04C52463" w14:textId="77777777" w:rsidR="00DB59A1" w:rsidRPr="008A1014" w:rsidRDefault="00806F1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TVD-5603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1A11A23D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3189C172" w14:textId="77777777" w:rsidR="00DB59A1" w:rsidRPr="00AC6CFB" w:rsidRDefault="00DB59A1" w:rsidP="006C3540">
      <w:pPr>
        <w:pStyle w:val="Heading3"/>
      </w:pPr>
      <w:r w:rsidRPr="00AC6CFB">
        <w:t xml:space="preserve">Resolution shall be </w:t>
      </w:r>
      <w:r w:rsidR="00A97661" w:rsidRPr="00A97661">
        <w:t>3840</w:t>
      </w:r>
      <w:r w:rsidR="00A97661" w:rsidRPr="00AC6CFB">
        <w:rPr>
          <w:lang w:eastAsia="zh-CN"/>
        </w:rPr>
        <w:t>x</w:t>
      </w:r>
      <w:r w:rsidR="00A97661" w:rsidRPr="00A97661">
        <w:t>2160</w:t>
      </w:r>
      <w:r w:rsidR="00A97661">
        <w:rPr>
          <w:rFonts w:hint="eastAsia"/>
          <w:lang w:eastAsia="zh-CN"/>
        </w:rPr>
        <w:t xml:space="preserve">, </w:t>
      </w:r>
      <w:r w:rsidR="006C3540" w:rsidRPr="006C3540">
        <w:rPr>
          <w:lang w:eastAsia="zh-CN"/>
        </w:rPr>
        <w:t>3072</w:t>
      </w:r>
      <w:r w:rsidR="006C3540" w:rsidRPr="00AC6CFB">
        <w:rPr>
          <w:lang w:eastAsia="zh-CN"/>
        </w:rPr>
        <w:t>x</w:t>
      </w:r>
      <w:r w:rsidR="006C3540" w:rsidRPr="006C3540">
        <w:rPr>
          <w:lang w:eastAsia="zh-CN"/>
        </w:rPr>
        <w:t>1728</w:t>
      </w:r>
      <w:r w:rsidR="006C3540">
        <w:rPr>
          <w:rFonts w:hint="eastAsia"/>
          <w:lang w:eastAsia="zh-CN"/>
        </w:rPr>
        <w:t>,</w:t>
      </w:r>
      <w:r w:rsidR="006C3540" w:rsidRPr="006C3540">
        <w:rPr>
          <w:lang w:eastAsia="zh-CN"/>
        </w:rPr>
        <w:t xml:space="preserve">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0CCF109A" w14:textId="77777777" w:rsidR="00A77CCE" w:rsidRDefault="00A77CCE" w:rsidP="006C6AE6">
      <w:pPr>
        <w:pStyle w:val="INTERLOGIX-GrayHeader"/>
      </w:pPr>
      <w:r>
        <w:t>Contacting Support</w:t>
      </w:r>
    </w:p>
    <w:p w14:paraId="4D841BA0" w14:textId="77777777" w:rsidR="007A0395" w:rsidRPr="00DD0D22" w:rsidRDefault="007A0395" w:rsidP="007A0395">
      <w:pPr>
        <w:pStyle w:val="BT"/>
      </w:pPr>
      <w:r w:rsidRPr="00DD0D22">
        <w:t>EMEA:</w:t>
      </w:r>
    </w:p>
    <w:p w14:paraId="6024A057" w14:textId="77777777" w:rsidR="007A0395" w:rsidRPr="00DD0D22" w:rsidRDefault="007A0395" w:rsidP="007A0395">
      <w:pPr>
        <w:pStyle w:val="BT"/>
      </w:pPr>
      <w:r w:rsidRPr="00DD0D22">
        <w:t>See specific country listings at:</w:t>
      </w:r>
    </w:p>
    <w:p w14:paraId="782813ED" w14:textId="77777777" w:rsidR="007A0395" w:rsidRPr="00DD0D22" w:rsidRDefault="007A0395" w:rsidP="007A0395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349161A3" w14:textId="77777777" w:rsidR="007A0395" w:rsidRPr="00DD0D22" w:rsidRDefault="007A0395" w:rsidP="007A0395">
      <w:pPr>
        <w:pStyle w:val="BT"/>
      </w:pPr>
    </w:p>
    <w:p w14:paraId="485B6B7A" w14:textId="77777777" w:rsidR="007A0395" w:rsidRPr="00DD0D22" w:rsidRDefault="007A0395" w:rsidP="007A0395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7637092C" w14:textId="77777777" w:rsidR="007A0395" w:rsidRDefault="007A0395" w:rsidP="007A0395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3867E5BB" w14:textId="77777777" w:rsidR="007A0395" w:rsidRDefault="007A0395" w:rsidP="007A0395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04E4FD72" w14:textId="77777777" w:rsidR="007A0395" w:rsidRPr="006C6AE6" w:rsidRDefault="007A0395" w:rsidP="007A0395">
      <w:pPr>
        <w:pStyle w:val="BT"/>
      </w:pPr>
    </w:p>
    <w:p w14:paraId="6216A863" w14:textId="77777777" w:rsidR="001E7577" w:rsidRPr="006C6AE6" w:rsidRDefault="001E7577" w:rsidP="001E7577">
      <w:pPr>
        <w:pStyle w:val="BT"/>
      </w:pPr>
      <w:bookmarkStart w:id="1" w:name="_GoBack"/>
      <w:bookmarkEnd w:id="1"/>
    </w:p>
    <w:p w14:paraId="1A46D09C" w14:textId="77777777" w:rsidR="00C54C53" w:rsidRPr="006C6AE6" w:rsidRDefault="00C54C53" w:rsidP="001E7577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25DCB" w14:textId="77777777" w:rsidR="00C5460D" w:rsidRDefault="00C5460D">
      <w:r>
        <w:separator/>
      </w:r>
    </w:p>
  </w:endnote>
  <w:endnote w:type="continuationSeparator" w:id="0">
    <w:p w14:paraId="267574D8" w14:textId="77777777" w:rsidR="00C5460D" w:rsidRDefault="00C5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5040E" w14:textId="6D4AB929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D97029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7A0395">
      <w:t>TVD-5603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60478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D97029">
      <w:rPr>
        <w:noProof/>
      </w:rPr>
      <w:t>1</w:t>
    </w:r>
    <w:r>
      <w:fldChar w:fldCharType="end"/>
    </w:r>
  </w:p>
  <w:p w14:paraId="57966F7F" w14:textId="77777777" w:rsidR="00336F94" w:rsidRPr="00EE7813" w:rsidRDefault="00336F94" w:rsidP="006C6AE6">
    <w:pPr>
      <w:pStyle w:val="Footer"/>
    </w:pPr>
    <w:r w:rsidRPr="00711DEB">
      <w:t>© 2012  UTC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07F22" w14:textId="77777777" w:rsidR="007A0395" w:rsidRPr="000C0F6A" w:rsidRDefault="007A0395" w:rsidP="007A0395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 w:rsidRPr="000C0F6A"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7568F574" w14:textId="7B44D279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7A0395">
      <w:rPr>
        <w:lang w:val="en-GB"/>
      </w:rPr>
      <w:t>TVD-5603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D97029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34987" w14:textId="402EE09E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7A0395">
      <w:t>TVD-5603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D97029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33860" w14:textId="77777777" w:rsidR="00C5460D" w:rsidRDefault="00C5460D">
      <w:r>
        <w:separator/>
      </w:r>
    </w:p>
  </w:footnote>
  <w:footnote w:type="continuationSeparator" w:id="0">
    <w:p w14:paraId="7EF9034C" w14:textId="77777777" w:rsidR="00C5460D" w:rsidRDefault="00C5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1F96B" w14:textId="77777777" w:rsidR="00336F94" w:rsidRDefault="00336F94">
    <w:pPr>
      <w:pStyle w:val="Header"/>
      <w:rPr>
        <w:lang w:val="fr-FR"/>
      </w:rPr>
    </w:pPr>
  </w:p>
  <w:p w14:paraId="6F0A382A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D9D26" w14:textId="77777777" w:rsidR="007A0395" w:rsidRDefault="007A03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9285A" w14:textId="77777777" w:rsidR="00336F94" w:rsidRDefault="00336F94">
    <w:pPr>
      <w:pStyle w:val="Header"/>
      <w:rPr>
        <w:lang w:val="fr-FR"/>
      </w:rPr>
    </w:pPr>
  </w:p>
  <w:p w14:paraId="29ADF3AA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4AD0"/>
    <w:rsid w:val="0002688E"/>
    <w:rsid w:val="000308EE"/>
    <w:rsid w:val="00035A78"/>
    <w:rsid w:val="00040493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E5D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56A26"/>
    <w:rsid w:val="00177432"/>
    <w:rsid w:val="001802C0"/>
    <w:rsid w:val="00182E59"/>
    <w:rsid w:val="001877FD"/>
    <w:rsid w:val="001923FF"/>
    <w:rsid w:val="00197740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E7577"/>
    <w:rsid w:val="001F4D71"/>
    <w:rsid w:val="002327E8"/>
    <w:rsid w:val="00234A56"/>
    <w:rsid w:val="002517CA"/>
    <w:rsid w:val="0025674A"/>
    <w:rsid w:val="002612F4"/>
    <w:rsid w:val="002618BC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3871"/>
    <w:rsid w:val="003C2E7D"/>
    <w:rsid w:val="003D3684"/>
    <w:rsid w:val="003D5EBF"/>
    <w:rsid w:val="003F528E"/>
    <w:rsid w:val="00412947"/>
    <w:rsid w:val="004134EB"/>
    <w:rsid w:val="00417E29"/>
    <w:rsid w:val="00440EDD"/>
    <w:rsid w:val="00445094"/>
    <w:rsid w:val="0044613F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2237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D48"/>
    <w:rsid w:val="005D3B95"/>
    <w:rsid w:val="005D624E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FD5"/>
    <w:rsid w:val="006C2061"/>
    <w:rsid w:val="006C3540"/>
    <w:rsid w:val="006C502C"/>
    <w:rsid w:val="006C51F1"/>
    <w:rsid w:val="006C6AE6"/>
    <w:rsid w:val="006C7D2C"/>
    <w:rsid w:val="006D38A9"/>
    <w:rsid w:val="006E161B"/>
    <w:rsid w:val="006E6360"/>
    <w:rsid w:val="006F1C17"/>
    <w:rsid w:val="006F59F7"/>
    <w:rsid w:val="00702E68"/>
    <w:rsid w:val="00715944"/>
    <w:rsid w:val="007177CF"/>
    <w:rsid w:val="007274C9"/>
    <w:rsid w:val="0073235E"/>
    <w:rsid w:val="007708CB"/>
    <w:rsid w:val="00772AF2"/>
    <w:rsid w:val="00776AF9"/>
    <w:rsid w:val="00782171"/>
    <w:rsid w:val="00794E5D"/>
    <w:rsid w:val="007A0395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06F16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961AF"/>
    <w:rsid w:val="008A128D"/>
    <w:rsid w:val="008A4A35"/>
    <w:rsid w:val="008A7404"/>
    <w:rsid w:val="008C4C90"/>
    <w:rsid w:val="008C6B07"/>
    <w:rsid w:val="008E1C41"/>
    <w:rsid w:val="008E6268"/>
    <w:rsid w:val="008F2F77"/>
    <w:rsid w:val="008F6741"/>
    <w:rsid w:val="009014AC"/>
    <w:rsid w:val="00902561"/>
    <w:rsid w:val="009051BB"/>
    <w:rsid w:val="00906229"/>
    <w:rsid w:val="009078EC"/>
    <w:rsid w:val="009109DB"/>
    <w:rsid w:val="0093127A"/>
    <w:rsid w:val="0093433A"/>
    <w:rsid w:val="00946C24"/>
    <w:rsid w:val="00947D7C"/>
    <w:rsid w:val="00954808"/>
    <w:rsid w:val="00975CD0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B3FB7"/>
    <w:rsid w:val="009D040C"/>
    <w:rsid w:val="009D0977"/>
    <w:rsid w:val="009D1D89"/>
    <w:rsid w:val="009D7609"/>
    <w:rsid w:val="009E1C14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97661"/>
    <w:rsid w:val="00AA09BF"/>
    <w:rsid w:val="00AA3F8A"/>
    <w:rsid w:val="00AC6CFB"/>
    <w:rsid w:val="00AD143C"/>
    <w:rsid w:val="00AD2075"/>
    <w:rsid w:val="00AD3C54"/>
    <w:rsid w:val="00AE4859"/>
    <w:rsid w:val="00AE678A"/>
    <w:rsid w:val="00AF0109"/>
    <w:rsid w:val="00B00CB2"/>
    <w:rsid w:val="00B012E9"/>
    <w:rsid w:val="00B117EA"/>
    <w:rsid w:val="00B1769F"/>
    <w:rsid w:val="00B2336A"/>
    <w:rsid w:val="00B24BD1"/>
    <w:rsid w:val="00B26A0D"/>
    <w:rsid w:val="00B51AC8"/>
    <w:rsid w:val="00B60570"/>
    <w:rsid w:val="00B63CEA"/>
    <w:rsid w:val="00B675F5"/>
    <w:rsid w:val="00B72E75"/>
    <w:rsid w:val="00B81578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36232"/>
    <w:rsid w:val="00C42F5A"/>
    <w:rsid w:val="00C51C57"/>
    <w:rsid w:val="00C53983"/>
    <w:rsid w:val="00C5460D"/>
    <w:rsid w:val="00C54C53"/>
    <w:rsid w:val="00C5643F"/>
    <w:rsid w:val="00C664E5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1E1F"/>
    <w:rsid w:val="00D02B1C"/>
    <w:rsid w:val="00D07387"/>
    <w:rsid w:val="00D1332A"/>
    <w:rsid w:val="00D13402"/>
    <w:rsid w:val="00D1417B"/>
    <w:rsid w:val="00D1753F"/>
    <w:rsid w:val="00D24C68"/>
    <w:rsid w:val="00D276A1"/>
    <w:rsid w:val="00D46D09"/>
    <w:rsid w:val="00D539DB"/>
    <w:rsid w:val="00D54CF8"/>
    <w:rsid w:val="00D56F6C"/>
    <w:rsid w:val="00D61067"/>
    <w:rsid w:val="00D75B51"/>
    <w:rsid w:val="00D847FE"/>
    <w:rsid w:val="00D87922"/>
    <w:rsid w:val="00D9095D"/>
    <w:rsid w:val="00D97029"/>
    <w:rsid w:val="00DA3A00"/>
    <w:rsid w:val="00DB2571"/>
    <w:rsid w:val="00DB59A1"/>
    <w:rsid w:val="00DC0257"/>
    <w:rsid w:val="00DC3E39"/>
    <w:rsid w:val="00DD51C2"/>
    <w:rsid w:val="00DD7980"/>
    <w:rsid w:val="00E01BDA"/>
    <w:rsid w:val="00E13F56"/>
    <w:rsid w:val="00E16FF4"/>
    <w:rsid w:val="00E20444"/>
    <w:rsid w:val="00E42A2D"/>
    <w:rsid w:val="00E703D9"/>
    <w:rsid w:val="00E70EEF"/>
    <w:rsid w:val="00E72B77"/>
    <w:rsid w:val="00E803A4"/>
    <w:rsid w:val="00E80684"/>
    <w:rsid w:val="00E87C67"/>
    <w:rsid w:val="00E92889"/>
    <w:rsid w:val="00E9471E"/>
    <w:rsid w:val="00E95377"/>
    <w:rsid w:val="00E96522"/>
    <w:rsid w:val="00EA370E"/>
    <w:rsid w:val="00EB28D0"/>
    <w:rsid w:val="00EB41EC"/>
    <w:rsid w:val="00EB6218"/>
    <w:rsid w:val="00EB727D"/>
    <w:rsid w:val="00EE3480"/>
    <w:rsid w:val="00EE3AF0"/>
    <w:rsid w:val="00EE7813"/>
    <w:rsid w:val="00EF024B"/>
    <w:rsid w:val="00EF567D"/>
    <w:rsid w:val="00F05A4A"/>
    <w:rsid w:val="00F26C8D"/>
    <w:rsid w:val="00F27960"/>
    <w:rsid w:val="00F344A9"/>
    <w:rsid w:val="00F40437"/>
    <w:rsid w:val="00F43766"/>
    <w:rsid w:val="00F4778A"/>
    <w:rsid w:val="00F51180"/>
    <w:rsid w:val="00F536CE"/>
    <w:rsid w:val="00F554F6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  <w:rsid w:val="00FF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8862B9B"/>
  <w15:docId w15:val="{0FE01367-CCAD-4320-9C59-20499C49A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7A0395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64517-969D-4515-BBE0-D19B4F97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0</TotalTime>
  <Pages>6</Pages>
  <Words>1132</Words>
  <Characters>5556</Characters>
  <Application>Microsoft Office Word</Application>
  <DocSecurity>0</DocSecurity>
  <Lines>222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TVD-5603 IP S6 Camera A&amp;E Specifications, Division 28 00 00 Electronic Safety and Security</vt:lpstr>
    </vt:vector>
  </TitlesOfParts>
  <Company>Carrier</Company>
  <LinksUpToDate>false</LinksUpToDate>
  <CharactersWithSpaces>6473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TVD-5603 IP S6 Camera A&amp;E Specifications, Division 28 00 00 Electronic Safety and Security</dc:title>
  <dc:subject>TVD-5603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2021-05-20T08:55:00Z</dcterms:created>
  <dcterms:modified xsi:type="dcterms:W3CDTF">2021-05-20T08:55:00Z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1073595-EN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